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E84BD4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E84BD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E84BD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E84BD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E84BD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E84BD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E84BD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E84BD4">
        <w:rPr>
          <w:b w:val="0"/>
        </w:rPr>
        <w:t xml:space="preserve"> 72/2307-21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E84BD4" w:rsidP="00232C8F">
            <w:r>
              <w:t>Заведующий лабораторией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E84BD4" w:rsidP="00232C8F">
            <w:r>
              <w:t>22017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E84BD4" w:rsidRPr="00E84BD4">
        <w:rPr>
          <w:rStyle w:val="aa"/>
        </w:rPr>
        <w:t xml:space="preserve"> Учебно-вспомогательный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E84BD4" w:rsidRPr="00E84BD4">
        <w:rPr>
          <w:rStyle w:val="aa"/>
        </w:rPr>
        <w:t>2;  72/2307-21, 73/2307-21А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E84BD4" w:rsidRPr="00E84BD4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E84BD4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E84BD4" w:rsidP="00BA30DE">
            <w:pPr>
              <w:jc w:val="center"/>
            </w:pPr>
            <w:r>
              <w:t>6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E84BD4" w:rsidP="00BA30DE">
            <w:pPr>
              <w:jc w:val="center"/>
            </w:pPr>
            <w:r>
              <w:t>5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E84BD4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E84BD4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E84BD4" w:rsidP="00BA30DE">
            <w:pPr>
              <w:jc w:val="center"/>
            </w:pPr>
            <w:r>
              <w:t>040-757-842 60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E84BD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84BD4" w:rsidRDefault="00E84BD4" w:rsidP="00BA30DE">
            <w:pPr>
              <w:jc w:val="center"/>
            </w:pPr>
            <w:r>
              <w:t>152-711-747 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4BD4" w:rsidRPr="00D15B1E" w:rsidRDefault="00E84BD4" w:rsidP="00AD14A4">
            <w:pPr>
              <w:rPr>
                <w:rStyle w:val="a7"/>
              </w:rPr>
            </w:pPr>
          </w:p>
        </w:tc>
      </w:tr>
      <w:tr w:rsidR="00E84BD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84BD4" w:rsidRDefault="00E84BD4" w:rsidP="00BA30DE">
            <w:pPr>
              <w:jc w:val="center"/>
            </w:pPr>
            <w:r>
              <w:t>035-911-349 47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4BD4" w:rsidRPr="00D15B1E" w:rsidRDefault="00E84BD4" w:rsidP="00AD14A4">
            <w:pPr>
              <w:rPr>
                <w:rStyle w:val="a7"/>
              </w:rPr>
            </w:pPr>
          </w:p>
        </w:tc>
      </w:tr>
      <w:tr w:rsidR="00E84BD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84BD4" w:rsidRDefault="00E84BD4" w:rsidP="00BA30DE">
            <w:pPr>
              <w:jc w:val="center"/>
            </w:pPr>
            <w:r>
              <w:t>085-367-459 04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4BD4" w:rsidRPr="00D15B1E" w:rsidRDefault="00E84BD4" w:rsidP="00AD14A4">
            <w:pPr>
              <w:rPr>
                <w:rStyle w:val="a7"/>
              </w:rPr>
            </w:pPr>
          </w:p>
        </w:tc>
      </w:tr>
      <w:tr w:rsidR="00E84BD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84BD4" w:rsidRDefault="00E84BD4" w:rsidP="00BA30DE">
            <w:pPr>
              <w:jc w:val="center"/>
            </w:pPr>
            <w:r>
              <w:t>118-760-128 59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4BD4" w:rsidRPr="00D15B1E" w:rsidRDefault="00E84BD4" w:rsidP="00AD14A4">
            <w:pPr>
              <w:rPr>
                <w:rStyle w:val="a7"/>
              </w:rPr>
            </w:pPr>
          </w:p>
        </w:tc>
      </w:tr>
      <w:tr w:rsidR="00E84BD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84BD4" w:rsidRDefault="00E84BD4" w:rsidP="00BA30DE">
            <w:pPr>
              <w:jc w:val="center"/>
            </w:pPr>
            <w:r>
              <w:t>170-875-872 06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4BD4" w:rsidRPr="00D15B1E" w:rsidRDefault="00E84BD4" w:rsidP="00AD14A4">
            <w:pPr>
              <w:rPr>
                <w:rStyle w:val="a7"/>
              </w:rPr>
            </w:pPr>
          </w:p>
        </w:tc>
      </w:tr>
      <w:tr w:rsidR="00E84BD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84BD4" w:rsidRDefault="00E84BD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4BD4" w:rsidRPr="00D15B1E" w:rsidRDefault="00E84BD4" w:rsidP="00AD14A4">
            <w:pPr>
              <w:rPr>
                <w:rStyle w:val="a7"/>
              </w:rPr>
            </w:pPr>
          </w:p>
        </w:tc>
      </w:tr>
      <w:tr w:rsidR="00E84BD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84BD4" w:rsidRDefault="00E84BD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4BD4" w:rsidRPr="00D15B1E" w:rsidRDefault="00E84BD4" w:rsidP="00AD14A4">
            <w:pPr>
              <w:rPr>
                <w:rStyle w:val="a7"/>
              </w:rPr>
            </w:pPr>
          </w:p>
        </w:tc>
      </w:tr>
      <w:tr w:rsidR="00E84BD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84BD4" w:rsidRDefault="00E84BD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4BD4" w:rsidRPr="00D15B1E" w:rsidRDefault="00E84BD4" w:rsidP="00AD14A4">
            <w:pPr>
              <w:rPr>
                <w:rStyle w:val="a7"/>
              </w:rPr>
            </w:pPr>
          </w:p>
        </w:tc>
      </w:tr>
      <w:tr w:rsidR="00E84BD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84BD4" w:rsidRDefault="00E84BD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4BD4" w:rsidRPr="00D15B1E" w:rsidRDefault="00E84BD4" w:rsidP="00AD14A4">
            <w:pPr>
              <w:rPr>
                <w:rStyle w:val="a7"/>
              </w:rPr>
            </w:pPr>
          </w:p>
        </w:tc>
      </w:tr>
      <w:tr w:rsidR="00E84BD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84BD4" w:rsidRDefault="00E84BD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4BD4" w:rsidRPr="00D15B1E" w:rsidRDefault="00E84BD4" w:rsidP="00AD14A4">
            <w:pPr>
              <w:rPr>
                <w:rStyle w:val="a7"/>
              </w:rPr>
            </w:pPr>
          </w:p>
        </w:tc>
      </w:tr>
      <w:tr w:rsidR="00E84BD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84BD4" w:rsidRDefault="00E84BD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4BD4" w:rsidRPr="00D15B1E" w:rsidRDefault="00E84BD4" w:rsidP="00AD14A4">
            <w:pPr>
              <w:rPr>
                <w:rStyle w:val="a7"/>
              </w:rPr>
            </w:pPr>
          </w:p>
        </w:tc>
      </w:tr>
      <w:tr w:rsidR="00E84BD4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E84BD4" w:rsidRDefault="00E84BD4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E84BD4" w:rsidRPr="00D15B1E" w:rsidRDefault="00E84BD4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E84BD4" w:rsidRPr="00E84BD4">
        <w:rPr>
          <w:rStyle w:val="aa"/>
        </w:rPr>
        <w:t xml:space="preserve"> ПК, принтер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E84BD4" w:rsidRPr="00E84BD4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8B1009" w:rsidRPr="00D15B1E" w:rsidRDefault="008B1009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A40B6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A40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0A40B6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0A40B6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84BD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84BD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84BD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84BD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84BD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84BD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E84BD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B1009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0A40B6" w:rsidRPr="000A40B6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0A40B6" w:rsidRPr="000A40B6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84BD4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84BD4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E84BD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lastRenderedPageBreak/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E84BD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84BD4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E84BD4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E84BD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E84BD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B41452" w:rsidP="003C5C39">
            <w:pPr>
              <w:pStyle w:val="a8"/>
            </w:pPr>
            <w:r w:rsidRPr="00B41452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B4145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B41452" w:rsidRDefault="000A40B6" w:rsidP="003C5C39">
            <w:pPr>
              <w:pStyle w:val="a8"/>
            </w:pPr>
            <w:r>
              <w:t>18.02.2022</w:t>
            </w:r>
          </w:p>
        </w:tc>
      </w:tr>
      <w:tr w:rsidR="00EF07A3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3C5C39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b/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B4145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</w:pPr>
            <w:r w:rsidRPr="00B41452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B41452" w:rsidP="00EF07A3">
            <w:pPr>
              <w:pStyle w:val="a8"/>
            </w:pPr>
            <w:r w:rsidRPr="00B41452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41452" w:rsidRPr="00B41452" w:rsidRDefault="00B41452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52" w:rsidRPr="00B41452" w:rsidRDefault="000A40B6" w:rsidP="00EF07A3">
            <w:pPr>
              <w:pStyle w:val="a8"/>
            </w:pPr>
            <w:r>
              <w:t>18.02.2022</w:t>
            </w:r>
          </w:p>
        </w:tc>
      </w:tr>
      <w:tr w:rsidR="00B41452" w:rsidRPr="00B41452" w:rsidTr="00B41452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B41452" w:rsidRPr="00B41452" w:rsidRDefault="00B41452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B41452" w:rsidRPr="00B41452" w:rsidRDefault="00B41452" w:rsidP="00EF07A3">
            <w:pPr>
              <w:pStyle w:val="a8"/>
              <w:rPr>
                <w:vertAlign w:val="superscript"/>
              </w:rPr>
            </w:pPr>
            <w:r w:rsidRPr="00B41452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E84BD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E84BD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E84BD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4BD4" w:rsidRPr="00E84BD4" w:rsidRDefault="00E84BD4" w:rsidP="00EF07A3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4BD4" w:rsidRPr="00E84BD4" w:rsidRDefault="00E84BD4" w:rsidP="00EF07A3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4BD4" w:rsidRPr="00E84BD4" w:rsidRDefault="00E84BD4" w:rsidP="00EF07A3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4BD4" w:rsidRPr="00E84BD4" w:rsidRDefault="00E84BD4" w:rsidP="00EF07A3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4BD4" w:rsidRPr="00E84BD4" w:rsidRDefault="00E84BD4" w:rsidP="00EF07A3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4BD4" w:rsidRPr="00E84BD4" w:rsidRDefault="00E84BD4" w:rsidP="00EF07A3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4BD4" w:rsidRPr="00E84BD4" w:rsidRDefault="00E84BD4" w:rsidP="00EF07A3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4BD4" w:rsidRPr="00E84BD4" w:rsidRDefault="00E84BD4" w:rsidP="00EF07A3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4BD4" w:rsidRPr="00E84BD4" w:rsidRDefault="00E84BD4" w:rsidP="00EF07A3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4BD4" w:rsidRPr="00E84BD4" w:rsidRDefault="00E84BD4" w:rsidP="00EF07A3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4BD4" w:rsidRPr="00E84BD4" w:rsidRDefault="00E84BD4" w:rsidP="00EF07A3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4BD4" w:rsidRPr="00E84BD4" w:rsidRDefault="00E84BD4" w:rsidP="004E51DC">
            <w:pPr>
              <w:pStyle w:val="a8"/>
            </w:pPr>
          </w:p>
        </w:tc>
      </w:tr>
      <w:tr w:rsidR="00E84BD4" w:rsidRPr="00E84BD4" w:rsidTr="00E84BD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E84BD4" w:rsidRPr="00E84BD4" w:rsidRDefault="00E84BD4" w:rsidP="00EF07A3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84BD4" w:rsidRPr="00E84BD4" w:rsidRDefault="00E84BD4" w:rsidP="004E51DC">
            <w:pPr>
              <w:pStyle w:val="a8"/>
              <w:rPr>
                <w:vertAlign w:val="superscript"/>
              </w:rPr>
            </w:pPr>
            <w:r w:rsidRPr="00E84BD4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E84BD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72/2307-21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A40B6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A40B6" w:rsidRPr="000A40B6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72/2307-21, 73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Учебно-вспомогательны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2017 "/>
    <w:docVar w:name="codeok " w:val="    "/>
    <w:docVar w:name="col18" w:val=" 0 "/>
    <w:docVar w:name="colanal" w:val="  Отсутствуют"/>
    <w:docVar w:name="colrab" w:val=" 3 "/>
    <w:docVar w:name="colrab_anal" w:val=" 6 "/>
    <w:docVar w:name="colraball" w:val="    "/>
    <w:docVar w:name="colwom" w:val=" 3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72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72/2307-21 "/>
    <w:docVar w:name="oborud" w:val=" ПК, принт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BD64F3364B3F4801A26EE8AC8262F73E"/>
    <w:docVar w:name="rm_id" w:val="6684"/>
    <w:docVar w:name="rm_name" w:val="                                          "/>
    <w:docVar w:name="rm_number" w:val=" 72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77077"/>
    <w:rsid w:val="000860ED"/>
    <w:rsid w:val="000905BE"/>
    <w:rsid w:val="000A40B6"/>
    <w:rsid w:val="000A7A57"/>
    <w:rsid w:val="000C3E19"/>
    <w:rsid w:val="000D1F5B"/>
    <w:rsid w:val="00106246"/>
    <w:rsid w:val="00110025"/>
    <w:rsid w:val="001429B1"/>
    <w:rsid w:val="00145419"/>
    <w:rsid w:val="001456F8"/>
    <w:rsid w:val="0015635F"/>
    <w:rsid w:val="001607C8"/>
    <w:rsid w:val="001648BE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44410"/>
    <w:rsid w:val="00481C22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E6132"/>
    <w:rsid w:val="005F6B08"/>
    <w:rsid w:val="00676220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35248"/>
    <w:rsid w:val="00867829"/>
    <w:rsid w:val="00883461"/>
    <w:rsid w:val="00896CCB"/>
    <w:rsid w:val="008B1009"/>
    <w:rsid w:val="008B42E7"/>
    <w:rsid w:val="008E4D46"/>
    <w:rsid w:val="008E68DE"/>
    <w:rsid w:val="008E70C1"/>
    <w:rsid w:val="0090588D"/>
    <w:rsid w:val="009149CB"/>
    <w:rsid w:val="0092778A"/>
    <w:rsid w:val="0093431F"/>
    <w:rsid w:val="00967790"/>
    <w:rsid w:val="0098630F"/>
    <w:rsid w:val="009B024D"/>
    <w:rsid w:val="009D30DB"/>
    <w:rsid w:val="00A100AB"/>
    <w:rsid w:val="00A12349"/>
    <w:rsid w:val="00A126C4"/>
    <w:rsid w:val="00A204F5"/>
    <w:rsid w:val="00A7346C"/>
    <w:rsid w:val="00A87B75"/>
    <w:rsid w:val="00A91908"/>
    <w:rsid w:val="00AA4551"/>
    <w:rsid w:val="00AA46ED"/>
    <w:rsid w:val="00AA4DCC"/>
    <w:rsid w:val="00AD14A4"/>
    <w:rsid w:val="00AD7C32"/>
    <w:rsid w:val="00AE3832"/>
    <w:rsid w:val="00AF796F"/>
    <w:rsid w:val="00B04F25"/>
    <w:rsid w:val="00B41452"/>
    <w:rsid w:val="00BA30DE"/>
    <w:rsid w:val="00BA5029"/>
    <w:rsid w:val="00BC2F3C"/>
    <w:rsid w:val="00C02721"/>
    <w:rsid w:val="00C03F4A"/>
    <w:rsid w:val="00C51624"/>
    <w:rsid w:val="00CB0141"/>
    <w:rsid w:val="00CE3307"/>
    <w:rsid w:val="00D04A64"/>
    <w:rsid w:val="00D15B1E"/>
    <w:rsid w:val="00D76DF8"/>
    <w:rsid w:val="00DB1272"/>
    <w:rsid w:val="00DB5302"/>
    <w:rsid w:val="00DD6B1F"/>
    <w:rsid w:val="00DE76A3"/>
    <w:rsid w:val="00E124F4"/>
    <w:rsid w:val="00E36337"/>
    <w:rsid w:val="00E43EDA"/>
    <w:rsid w:val="00E84BD4"/>
    <w:rsid w:val="00EB72AD"/>
    <w:rsid w:val="00EC37A1"/>
    <w:rsid w:val="00EF07A3"/>
    <w:rsid w:val="00EF3DC4"/>
    <w:rsid w:val="00F31AF6"/>
    <w:rsid w:val="00F32BB6"/>
    <w:rsid w:val="00F76072"/>
    <w:rsid w:val="00F80CCA"/>
    <w:rsid w:val="00FB001B"/>
    <w:rsid w:val="00FB24BF"/>
    <w:rsid w:val="00FD0BA7"/>
    <w:rsid w:val="00FD2BA8"/>
    <w:rsid w:val="00FD5CB6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912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4</cp:revision>
  <dcterms:created xsi:type="dcterms:W3CDTF">2022-02-16T09:04:00Z</dcterms:created>
  <dcterms:modified xsi:type="dcterms:W3CDTF">2022-02-18T08:24:00Z</dcterms:modified>
</cp:coreProperties>
</file>